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6828D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14:paraId="39EB2481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E43512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49C9A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Sep.1450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Wulferston</w:t>
      </w:r>
      <w:proofErr w:type="spellEnd"/>
    </w:p>
    <w:p w14:paraId="5C88881A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Stowry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Haughton(q.v.) enfeoffed William</w:t>
      </w:r>
    </w:p>
    <w:p w14:paraId="7CDA2435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Astheton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 of a close in Cotton, Suffolk. At Cotton.</w:t>
      </w:r>
    </w:p>
    <w:p w14:paraId="57AC127E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FB 161/L1/3)</w:t>
      </w:r>
    </w:p>
    <w:p w14:paraId="7F4E54BF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160F94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60AC0F" w14:textId="77777777" w:rsidR="001A664B" w:rsidRDefault="001A664B" w:rsidP="001A66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09EDD6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D388E" w14:textId="77777777" w:rsidR="001A664B" w:rsidRDefault="001A664B" w:rsidP="009139A6">
      <w:r>
        <w:separator/>
      </w:r>
    </w:p>
  </w:endnote>
  <w:endnote w:type="continuationSeparator" w:id="0">
    <w:p w14:paraId="7C132594" w14:textId="77777777" w:rsidR="001A664B" w:rsidRDefault="001A66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281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6EE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E5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B829C" w14:textId="77777777" w:rsidR="001A664B" w:rsidRDefault="001A664B" w:rsidP="009139A6">
      <w:r>
        <w:separator/>
      </w:r>
    </w:p>
  </w:footnote>
  <w:footnote w:type="continuationSeparator" w:id="0">
    <w:p w14:paraId="11C06A94" w14:textId="77777777" w:rsidR="001A664B" w:rsidRDefault="001A66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DF3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DA3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26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64B"/>
    <w:rsid w:val="000666E0"/>
    <w:rsid w:val="001A664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09F68"/>
  <w15:chartTrackingRefBased/>
  <w15:docId w15:val="{5D3053C0-F1FD-4471-BD4B-9B3C3471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2022-02-25T21:21:00Z</dcterms:created>
  <dcterms:modified xsi:type="dcterms:W3CDTF">2022-02-25T21:22:00Z</dcterms:modified>
</cp:coreProperties>
</file>